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5DB69" w14:textId="14A05CE5" w:rsidR="00BA00AB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RABUK</w:t>
      </w:r>
      <w:r>
        <w:rPr>
          <w:rFonts w:ascii="Times New Roman" w:hAnsi="Times New Roman" w:cs="Times New Roman"/>
          <w:sz w:val="24"/>
          <w:szCs w:val="24"/>
        </w:rPr>
        <w:t xml:space="preserve">       (d.1429)</w:t>
      </w:r>
    </w:p>
    <w:p w14:paraId="4DF63C70" w14:textId="36AB7C48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</w:p>
    <w:p w14:paraId="5BCDBE43" w14:textId="7F08F4BD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20627" w14:textId="03D2B3A7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2CAF6" w14:textId="3DDD5095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Rabuk of York, skinner, and is wife, Katherine, daughter of William Hexham</w:t>
      </w:r>
    </w:p>
    <w:p w14:paraId="6E692E4F" w14:textId="48219DA0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York, merchant.   (W.Y.R. p.134)</w:t>
      </w:r>
    </w:p>
    <w:p w14:paraId="4CA8E1E9" w14:textId="05EF78DF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CB297" w14:textId="4F5C31CE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F9BB5" w14:textId="40ED897A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Dec.1429</w:t>
      </w:r>
      <w:r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14:paraId="73BFE50F" w14:textId="58EDC5CA" w:rsidR="00604623" w:rsidRDefault="006046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4C9B1F2" w14:textId="38BC6968" w:rsidR="005F2F25" w:rsidRDefault="005F2F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4821D" w14:textId="26A06961" w:rsidR="005F2F25" w:rsidRDefault="005F2F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F775B8" w14:textId="0CA847C1" w:rsidR="005F2F25" w:rsidRPr="00604623" w:rsidRDefault="005F2F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sectPr w:rsidR="005F2F25" w:rsidRPr="006046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F2A15" w14:textId="77777777" w:rsidR="00604623" w:rsidRDefault="00604623" w:rsidP="009139A6">
      <w:r>
        <w:separator/>
      </w:r>
    </w:p>
  </w:endnote>
  <w:endnote w:type="continuationSeparator" w:id="0">
    <w:p w14:paraId="7E79D6F4" w14:textId="77777777" w:rsidR="00604623" w:rsidRDefault="006046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04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C6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17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285A" w14:textId="77777777" w:rsidR="00604623" w:rsidRDefault="00604623" w:rsidP="009139A6">
      <w:r>
        <w:separator/>
      </w:r>
    </w:p>
  </w:footnote>
  <w:footnote w:type="continuationSeparator" w:id="0">
    <w:p w14:paraId="7ECB3FE2" w14:textId="77777777" w:rsidR="00604623" w:rsidRDefault="006046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C7A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B5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70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623"/>
    <w:rsid w:val="000666E0"/>
    <w:rsid w:val="002510B7"/>
    <w:rsid w:val="005C130B"/>
    <w:rsid w:val="005F2F25"/>
    <w:rsid w:val="0060462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A3925"/>
  <w15:chartTrackingRefBased/>
  <w15:docId w15:val="{BE623AD2-FFF5-4988-9144-B0B7D8B7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2021-06-12T20:04:00Z</dcterms:created>
  <dcterms:modified xsi:type="dcterms:W3CDTF">2021-06-12T20:16:00Z</dcterms:modified>
</cp:coreProperties>
</file>